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02" w:rsidRPr="000F7083" w:rsidRDefault="001A6602" w:rsidP="001A6602">
      <w:pPr>
        <w:jc w:val="center"/>
        <w:rPr>
          <w:color w:val="808080"/>
          <w:rtl/>
          <w:lang w:bidi="fa-IR"/>
        </w:rPr>
      </w:pPr>
    </w:p>
    <w:p w:rsidR="00862BC4" w:rsidRPr="00F91A78" w:rsidRDefault="00862BC4" w:rsidP="00F128E2">
      <w:pPr>
        <w:jc w:val="lowKashida"/>
        <w:rPr>
          <w:rFonts w:cs="B Nazanin"/>
          <w:b/>
          <w:bCs/>
          <w:color w:val="808080"/>
          <w:sz w:val="4"/>
          <w:szCs w:val="4"/>
          <w:rtl/>
          <w:lang w:bidi="fa-IR"/>
        </w:rPr>
      </w:pPr>
    </w:p>
    <w:p w:rsidR="00D24CC7" w:rsidRPr="00BC0E68" w:rsidRDefault="009F7D21" w:rsidP="00D42F28">
      <w:pPr>
        <w:rPr>
          <w:rFonts w:cs="B Nazanin"/>
          <w:b/>
          <w:bCs/>
          <w:color w:val="808080"/>
          <w:sz w:val="20"/>
          <w:szCs w:val="20"/>
          <w:rtl/>
          <w:lang w:bidi="fa-IR"/>
        </w:rPr>
      </w:pP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گروه: </w:t>
      </w:r>
      <w:r w:rsidR="008462A6">
        <w:fldChar w:fldCharType="begin"/>
      </w:r>
      <w:r w:rsidR="008462A6">
        <w:instrText xml:space="preserve"> DOCPROPERTY  _Group_  \* MERGEFORMAT </w:instrText>
      </w:r>
      <w:r w:rsidR="008462A6">
        <w:fldChar w:fldCharType="separate"/>
      </w:r>
      <w:r w:rsidR="008462A6" w:rsidRPr="008462A6">
        <w:rPr>
          <w:rFonts w:cs="B Nazanin"/>
          <w:b/>
          <w:bCs/>
          <w:sz w:val="20"/>
          <w:szCs w:val="20"/>
          <w:rtl/>
          <w:lang w:bidi="fa-IR"/>
        </w:rPr>
        <w:t>سنجش</w:t>
      </w:r>
      <w:r w:rsidR="008462A6">
        <w:rPr>
          <w:rtl/>
        </w:rPr>
        <w:t xml:space="preserve"> از دور و سامانه اطلاعات جغرافيايي</w:t>
      </w:r>
      <w:r w:rsidR="008462A6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مقطع: </w:t>
      </w:r>
      <w:r w:rsidR="008462A6">
        <w:fldChar w:fldCharType="begin"/>
      </w:r>
      <w:r w:rsidR="008462A6">
        <w:instrText xml:space="preserve"> DOCPROPERTY  _Course_  \* MERGEFORMAT </w:instrText>
      </w:r>
      <w:r w:rsidR="008462A6">
        <w:fldChar w:fldCharType="separate"/>
      </w:r>
      <w:r w:rsidR="008462A6" w:rsidRPr="008462A6">
        <w:rPr>
          <w:rFonts w:cs="B Nazanin"/>
          <w:b/>
          <w:bCs/>
          <w:sz w:val="20"/>
          <w:szCs w:val="20"/>
          <w:rtl/>
          <w:lang w:bidi="fa-IR"/>
        </w:rPr>
        <w:t>کارشناسي</w:t>
      </w:r>
      <w:r w:rsidR="008462A6">
        <w:rPr>
          <w:rtl/>
        </w:rPr>
        <w:t xml:space="preserve"> ارشد</w:t>
      </w:r>
      <w:r w:rsidR="008462A6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رشته: </w:t>
      </w:r>
      <w:r w:rsidR="008462A6">
        <w:fldChar w:fldCharType="begin"/>
      </w:r>
      <w:r w:rsidR="008462A6">
        <w:instrText xml:space="preserve"> DOCPROPERTY  _Subject_  \* MERGEFORMAT </w:instrText>
      </w:r>
      <w:r w:rsidR="008462A6">
        <w:fldChar w:fldCharType="separate"/>
      </w:r>
      <w:r w:rsidR="008462A6" w:rsidRPr="008462A6">
        <w:rPr>
          <w:rFonts w:cs="B Nazanin"/>
          <w:b/>
          <w:bCs/>
          <w:sz w:val="20"/>
          <w:szCs w:val="20"/>
          <w:rtl/>
          <w:lang w:bidi="fa-IR"/>
        </w:rPr>
        <w:t>گرايش</w:t>
      </w:r>
      <w:r w:rsidR="008462A6">
        <w:t xml:space="preserve"> GIS</w:t>
      </w:r>
      <w:r w:rsidR="008462A6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ترم: </w:t>
      </w:r>
      <w:r w:rsidR="008462A6">
        <w:fldChar w:fldCharType="begin"/>
      </w:r>
      <w:r w:rsidR="008462A6">
        <w:instrText xml:space="preserve"> DOCPROPERTY  _Term_  \* MERGEFORMAT </w:instrText>
      </w:r>
      <w:r w:rsidR="008462A6">
        <w:fldChar w:fldCharType="separate"/>
      </w:r>
      <w:r w:rsidR="008462A6" w:rsidRPr="008462A6">
        <w:rPr>
          <w:rFonts w:cs="B Nazanin"/>
          <w:b/>
          <w:bCs/>
          <w:sz w:val="20"/>
          <w:szCs w:val="20"/>
          <w:lang w:bidi="fa-IR"/>
        </w:rPr>
        <w:t>1</w:t>
      </w:r>
      <w:r w:rsidR="008462A6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نیمسال: </w:t>
      </w:r>
      <w:r w:rsidR="008462A6">
        <w:fldChar w:fldCharType="begin"/>
      </w:r>
      <w:r w:rsidR="008462A6">
        <w:instrText xml:space="preserve"> DOCPROPERTY  _Semester_  \* MERGEFORMAT </w:instrText>
      </w:r>
      <w:r w:rsidR="008462A6">
        <w:fldChar w:fldCharType="separate"/>
      </w:r>
      <w:r w:rsidR="008462A6" w:rsidRPr="008462A6">
        <w:rPr>
          <w:rFonts w:cs="B Nazanin"/>
          <w:b/>
          <w:bCs/>
          <w:sz w:val="20"/>
          <w:szCs w:val="20"/>
          <w:rtl/>
          <w:lang w:bidi="fa-IR"/>
        </w:rPr>
        <w:t>اول</w:t>
      </w:r>
      <w:r w:rsidR="008462A6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8462A6">
        <w:fldChar w:fldCharType="begin"/>
      </w:r>
      <w:r w:rsidR="008462A6">
        <w:instrText xml:space="preserve"> DOCPROPERTY  _SchoolYear_  \* MERGEFORMAT </w:instrText>
      </w:r>
      <w:r w:rsidR="008462A6">
        <w:fldChar w:fldCharType="separate"/>
      </w:r>
      <w:r w:rsidR="008462A6" w:rsidRPr="008462A6">
        <w:rPr>
          <w:rFonts w:cs="B Nazanin"/>
          <w:b/>
          <w:bCs/>
          <w:sz w:val="20"/>
          <w:szCs w:val="20"/>
          <w:lang w:bidi="fa-IR"/>
        </w:rPr>
        <w:t>00-99</w:t>
      </w:r>
      <w:r w:rsidR="008462A6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دوره: </w:t>
      </w:r>
      <w:r w:rsidR="008462A6">
        <w:fldChar w:fldCharType="begin"/>
      </w:r>
      <w:r w:rsidR="008462A6">
        <w:instrText xml:space="preserve"> DOCPROPERTY  _Session_  \* MERGEFORMAT </w:instrText>
      </w:r>
      <w:r w:rsidR="008462A6">
        <w:fldChar w:fldCharType="separate"/>
      </w:r>
      <w:r w:rsidR="008462A6" w:rsidRPr="008462A6">
        <w:rPr>
          <w:rFonts w:cs="B Nazanin"/>
          <w:b/>
          <w:bCs/>
          <w:sz w:val="20"/>
          <w:szCs w:val="20"/>
          <w:rtl/>
          <w:lang w:bidi="fa-IR"/>
        </w:rPr>
        <w:t>روزانه</w:t>
      </w:r>
      <w:r w:rsidR="008462A6">
        <w:rPr>
          <w:rFonts w:cs="B Nazanin"/>
          <w:b/>
          <w:bCs/>
          <w:sz w:val="20"/>
          <w:szCs w:val="20"/>
          <w:lang w:bidi="fa-IR"/>
        </w:rPr>
        <w:fldChar w:fldCharType="end"/>
      </w:r>
    </w:p>
    <w:tbl>
      <w:tblPr>
        <w:tblStyle w:val="TableGrid"/>
        <w:bidiVisual/>
        <w:tblW w:w="5319" w:type="pct"/>
        <w:jc w:val="righ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636"/>
        <w:gridCol w:w="1846"/>
        <w:gridCol w:w="629"/>
        <w:gridCol w:w="934"/>
        <w:gridCol w:w="745"/>
        <w:gridCol w:w="1260"/>
        <w:gridCol w:w="783"/>
        <w:gridCol w:w="713"/>
        <w:gridCol w:w="673"/>
        <w:gridCol w:w="922"/>
        <w:gridCol w:w="690"/>
        <w:gridCol w:w="690"/>
      </w:tblGrid>
      <w:tr w:rsidR="008462A6" w:rsidRPr="000F7083" w:rsidTr="008462A6">
        <w:trPr>
          <w:trHeight w:val="1853"/>
          <w:jc w:val="right"/>
        </w:trPr>
        <w:tc>
          <w:tcPr>
            <w:tcW w:w="302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877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9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قسمت</w:t>
            </w:r>
          </w:p>
        </w:tc>
        <w:tc>
          <w:tcPr>
            <w:tcW w:w="444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54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59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372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3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320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کلاس</w:t>
            </w:r>
          </w:p>
        </w:tc>
        <w:tc>
          <w:tcPr>
            <w:tcW w:w="43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32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 امتحان</w:t>
            </w:r>
          </w:p>
        </w:tc>
        <w:tc>
          <w:tcPr>
            <w:tcW w:w="32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محل امتحان</w:t>
            </w:r>
          </w:p>
        </w:tc>
      </w:tr>
      <w:tr w:rsidR="008462A6" w:rsidRPr="00B723A4" w:rsidTr="008462A6">
        <w:trPr>
          <w:trHeight w:val="1853"/>
          <w:jc w:val="right"/>
        </w:trPr>
        <w:tc>
          <w:tcPr>
            <w:tcW w:w="302" w:type="pct"/>
            <w:vAlign w:val="center"/>
          </w:tcPr>
          <w:p w:rsidR="00563096" w:rsidRPr="00B723A4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77" w:type="pct"/>
            <w:vAlign w:val="center"/>
          </w:tcPr>
          <w:p w:rsidR="00563096" w:rsidRPr="00B723A4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برنامه نويسي سنجش از دور و 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GIS</w:t>
            </w:r>
          </w:p>
        </w:tc>
        <w:tc>
          <w:tcPr>
            <w:tcW w:w="299" w:type="pct"/>
            <w:vAlign w:val="center"/>
          </w:tcPr>
          <w:p w:rsidR="00563096" w:rsidRPr="00B723A4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444" w:type="pct"/>
            <w:vAlign w:val="center"/>
          </w:tcPr>
          <w:p w:rsidR="00563096" w:rsidRPr="00B723A4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4803067</w:t>
            </w:r>
          </w:p>
        </w:tc>
        <w:tc>
          <w:tcPr>
            <w:tcW w:w="354" w:type="pct"/>
            <w:vAlign w:val="center"/>
          </w:tcPr>
          <w:p w:rsidR="00563096" w:rsidRPr="00B723A4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99" w:type="pct"/>
            <w:vAlign w:val="center"/>
          </w:tcPr>
          <w:p w:rsidR="00563096" w:rsidRPr="00B723A4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دکترساماني-دکترکياورز</w:t>
            </w:r>
          </w:p>
        </w:tc>
        <w:tc>
          <w:tcPr>
            <w:tcW w:w="372" w:type="pct"/>
            <w:vAlign w:val="center"/>
          </w:tcPr>
          <w:p w:rsidR="00563096" w:rsidRPr="00B723A4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39" w:type="pct"/>
            <w:vAlign w:val="center"/>
          </w:tcPr>
          <w:p w:rsidR="00563096" w:rsidRPr="00B723A4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20" w:type="pct"/>
            <w:vAlign w:val="center"/>
          </w:tcPr>
          <w:p w:rsidR="00563096" w:rsidRPr="00B723A4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سايت 1</w:t>
            </w:r>
          </w:p>
        </w:tc>
        <w:tc>
          <w:tcPr>
            <w:tcW w:w="438" w:type="pct"/>
            <w:vAlign w:val="center"/>
          </w:tcPr>
          <w:p w:rsidR="00563096" w:rsidRPr="00B723A4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27/10/99</w:t>
            </w:r>
          </w:p>
        </w:tc>
        <w:tc>
          <w:tcPr>
            <w:tcW w:w="328" w:type="pct"/>
            <w:vAlign w:val="center"/>
          </w:tcPr>
          <w:p w:rsidR="00563096" w:rsidRPr="00B723A4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28" w:type="pct"/>
            <w:vAlign w:val="center"/>
          </w:tcPr>
          <w:p w:rsidR="00563096" w:rsidRPr="00B723A4" w:rsidRDefault="0056309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462A6" w:rsidRPr="00B723A4" w:rsidTr="008462A6">
        <w:trPr>
          <w:trHeight w:val="1853"/>
          <w:jc w:val="right"/>
        </w:trPr>
        <w:tc>
          <w:tcPr>
            <w:tcW w:w="302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77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اصول و فيزيك سنجش از دور</w:t>
            </w:r>
          </w:p>
        </w:tc>
        <w:tc>
          <w:tcPr>
            <w:tcW w:w="299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444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4803202</w:t>
            </w:r>
          </w:p>
        </w:tc>
        <w:tc>
          <w:tcPr>
            <w:tcW w:w="354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99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علوي پناه</w:t>
            </w:r>
          </w:p>
        </w:tc>
        <w:tc>
          <w:tcPr>
            <w:tcW w:w="372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39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0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204/2</w:t>
            </w:r>
          </w:p>
        </w:tc>
        <w:tc>
          <w:tcPr>
            <w:tcW w:w="438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29/10/99</w:t>
            </w:r>
          </w:p>
        </w:tc>
        <w:tc>
          <w:tcPr>
            <w:tcW w:w="328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8" w:type="pct"/>
            <w:vAlign w:val="center"/>
          </w:tcPr>
          <w:p w:rsidR="008462A6" w:rsidRPr="00B723A4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462A6" w:rsidRPr="00B723A4" w:rsidTr="008462A6">
        <w:trPr>
          <w:trHeight w:val="926"/>
          <w:jc w:val="right"/>
        </w:trPr>
        <w:tc>
          <w:tcPr>
            <w:tcW w:w="302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877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مديريت پايگاه داده</w:t>
            </w:r>
          </w:p>
        </w:tc>
        <w:tc>
          <w:tcPr>
            <w:tcW w:w="299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444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4803068</w:t>
            </w:r>
          </w:p>
        </w:tc>
        <w:tc>
          <w:tcPr>
            <w:tcW w:w="354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99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تومانيان</w:t>
            </w:r>
          </w:p>
        </w:tc>
        <w:tc>
          <w:tcPr>
            <w:tcW w:w="372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39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0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214</w:t>
            </w:r>
          </w:p>
        </w:tc>
        <w:tc>
          <w:tcPr>
            <w:tcW w:w="438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01/11/99</w:t>
            </w:r>
          </w:p>
        </w:tc>
        <w:tc>
          <w:tcPr>
            <w:tcW w:w="328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8" w:type="pct"/>
            <w:vAlign w:val="center"/>
          </w:tcPr>
          <w:p w:rsidR="008462A6" w:rsidRPr="00B723A4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462A6" w:rsidRPr="00B723A4" w:rsidTr="008462A6">
        <w:trPr>
          <w:trHeight w:val="1853"/>
          <w:jc w:val="right"/>
        </w:trPr>
        <w:tc>
          <w:tcPr>
            <w:tcW w:w="302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877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مدلهاي رقومي زمين</w:t>
            </w:r>
          </w:p>
        </w:tc>
        <w:tc>
          <w:tcPr>
            <w:tcW w:w="299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444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4803609</w:t>
            </w:r>
          </w:p>
        </w:tc>
        <w:tc>
          <w:tcPr>
            <w:tcW w:w="354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99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دکتردرويشي-دکترساماني</w:t>
            </w:r>
          </w:p>
        </w:tc>
        <w:tc>
          <w:tcPr>
            <w:tcW w:w="372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39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0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212</w:t>
            </w:r>
          </w:p>
        </w:tc>
        <w:tc>
          <w:tcPr>
            <w:tcW w:w="438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06/11/99</w:t>
            </w:r>
          </w:p>
        </w:tc>
        <w:tc>
          <w:tcPr>
            <w:tcW w:w="328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28" w:type="pct"/>
            <w:vAlign w:val="center"/>
          </w:tcPr>
          <w:p w:rsidR="008462A6" w:rsidRPr="00B723A4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462A6" w:rsidRPr="00B723A4" w:rsidTr="008462A6">
        <w:trPr>
          <w:trHeight w:val="882"/>
          <w:jc w:val="right"/>
        </w:trPr>
        <w:tc>
          <w:tcPr>
            <w:tcW w:w="302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877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GIS</w:t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پيشرفته</w:t>
            </w:r>
          </w:p>
        </w:tc>
        <w:tc>
          <w:tcPr>
            <w:tcW w:w="299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444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4803069</w:t>
            </w:r>
          </w:p>
        </w:tc>
        <w:tc>
          <w:tcPr>
            <w:tcW w:w="354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99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ارگاني</w:t>
            </w:r>
          </w:p>
        </w:tc>
        <w:tc>
          <w:tcPr>
            <w:tcW w:w="372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339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0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كارگاه</w:t>
            </w:r>
          </w:p>
        </w:tc>
        <w:tc>
          <w:tcPr>
            <w:tcW w:w="438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04/11/99</w:t>
            </w:r>
          </w:p>
        </w:tc>
        <w:tc>
          <w:tcPr>
            <w:tcW w:w="328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28" w:type="pct"/>
            <w:vAlign w:val="center"/>
          </w:tcPr>
          <w:p w:rsidR="008462A6" w:rsidRPr="00B723A4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462A6" w:rsidRPr="00B723A4" w:rsidTr="008462A6">
        <w:trPr>
          <w:trHeight w:val="2781"/>
          <w:jc w:val="right"/>
        </w:trPr>
        <w:tc>
          <w:tcPr>
            <w:tcW w:w="302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877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پردازش پيشرفته تصاوير ماهواره اي</w:t>
            </w:r>
          </w:p>
        </w:tc>
        <w:tc>
          <w:tcPr>
            <w:tcW w:w="299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444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4803070</w:t>
            </w:r>
          </w:p>
        </w:tc>
        <w:tc>
          <w:tcPr>
            <w:tcW w:w="354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99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دکتردرويشي-دکترعرفاني فرد</w:t>
            </w:r>
          </w:p>
        </w:tc>
        <w:tc>
          <w:tcPr>
            <w:tcW w:w="372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339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0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214</w:t>
            </w:r>
          </w:p>
        </w:tc>
        <w:tc>
          <w:tcPr>
            <w:tcW w:w="438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08/11/99</w:t>
            </w:r>
          </w:p>
        </w:tc>
        <w:tc>
          <w:tcPr>
            <w:tcW w:w="328" w:type="pct"/>
            <w:vAlign w:val="center"/>
          </w:tcPr>
          <w:p w:rsidR="008462A6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28" w:type="pct"/>
            <w:vAlign w:val="center"/>
          </w:tcPr>
          <w:p w:rsidR="008462A6" w:rsidRPr="00B723A4" w:rsidRDefault="008462A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B11D4" w:rsidRPr="000F7083" w:rsidRDefault="009B11D4" w:rsidP="009F7D21">
      <w:pPr>
        <w:jc w:val="lowKashida"/>
        <w:rPr>
          <w:rFonts w:cs="B Nazanin"/>
          <w:b/>
          <w:bCs/>
          <w:color w:val="808080"/>
          <w:sz w:val="22"/>
          <w:szCs w:val="22"/>
          <w:rtl/>
          <w:lang w:bidi="fa-IR"/>
        </w:rPr>
      </w:pPr>
    </w:p>
    <w:sectPr w:rsidR="009B11D4" w:rsidRPr="000F7083" w:rsidSect="00541DD7">
      <w:pgSz w:w="11906" w:h="16838"/>
      <w:pgMar w:top="360" w:right="926" w:bottom="5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459E"/>
    <w:multiLevelType w:val="hybridMultilevel"/>
    <w:tmpl w:val="E4A06202"/>
    <w:lvl w:ilvl="0" w:tplc="03482A8E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1F80"/>
    <w:multiLevelType w:val="hybridMultilevel"/>
    <w:tmpl w:val="ED14CEBA"/>
    <w:lvl w:ilvl="0" w:tplc="76F40284">
      <w:start w:val="1"/>
      <w:numFmt w:val="decimal"/>
      <w:lvlText w:val="%1-"/>
      <w:lvlJc w:val="left"/>
      <w:pPr>
        <w:tabs>
          <w:tab w:val="num" w:pos="3345"/>
        </w:tabs>
        <w:ind w:left="3345" w:hanging="29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C94923"/>
    <w:multiLevelType w:val="hybridMultilevel"/>
    <w:tmpl w:val="26C8088E"/>
    <w:lvl w:ilvl="0" w:tplc="8DC8BA14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56238"/>
    <w:multiLevelType w:val="hybridMultilevel"/>
    <w:tmpl w:val="78220CA6"/>
    <w:lvl w:ilvl="0" w:tplc="C820FB34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hAnsi="Symbol" w:cs="B Nazanin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6382"/>
    <w:multiLevelType w:val="multilevel"/>
    <w:tmpl w:val="E4A06202"/>
    <w:lvl w:ilvl="0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E7382"/>
    <w:multiLevelType w:val="multilevel"/>
    <w:tmpl w:val="26C8088E"/>
    <w:lvl w:ilvl="0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58"/>
    <w:rsid w:val="000121E9"/>
    <w:rsid w:val="000234BA"/>
    <w:rsid w:val="00037D41"/>
    <w:rsid w:val="00071A48"/>
    <w:rsid w:val="000A4CD5"/>
    <w:rsid w:val="000B6A80"/>
    <w:rsid w:val="000C66FC"/>
    <w:rsid w:val="000F7083"/>
    <w:rsid w:val="00111BE1"/>
    <w:rsid w:val="00113F8A"/>
    <w:rsid w:val="00120E18"/>
    <w:rsid w:val="001452F1"/>
    <w:rsid w:val="00146550"/>
    <w:rsid w:val="00151CD9"/>
    <w:rsid w:val="00156242"/>
    <w:rsid w:val="00157519"/>
    <w:rsid w:val="00167F2F"/>
    <w:rsid w:val="0017448A"/>
    <w:rsid w:val="001A6602"/>
    <w:rsid w:val="001B6996"/>
    <w:rsid w:val="001B7FF1"/>
    <w:rsid w:val="002053F2"/>
    <w:rsid w:val="00222F11"/>
    <w:rsid w:val="00223CB7"/>
    <w:rsid w:val="002532AC"/>
    <w:rsid w:val="00260832"/>
    <w:rsid w:val="00267E02"/>
    <w:rsid w:val="00271934"/>
    <w:rsid w:val="00272EF3"/>
    <w:rsid w:val="00281597"/>
    <w:rsid w:val="00286E18"/>
    <w:rsid w:val="002B5A5D"/>
    <w:rsid w:val="002B601B"/>
    <w:rsid w:val="0032703D"/>
    <w:rsid w:val="00375D40"/>
    <w:rsid w:val="00377979"/>
    <w:rsid w:val="00396C61"/>
    <w:rsid w:val="003A3058"/>
    <w:rsid w:val="003B2BA3"/>
    <w:rsid w:val="003D0F8E"/>
    <w:rsid w:val="003E5D22"/>
    <w:rsid w:val="003E761D"/>
    <w:rsid w:val="0042201C"/>
    <w:rsid w:val="00430AD4"/>
    <w:rsid w:val="004328B6"/>
    <w:rsid w:val="004337C8"/>
    <w:rsid w:val="00464876"/>
    <w:rsid w:val="004972DB"/>
    <w:rsid w:val="004B1086"/>
    <w:rsid w:val="004F3B20"/>
    <w:rsid w:val="00503BD6"/>
    <w:rsid w:val="00510FAB"/>
    <w:rsid w:val="0052400E"/>
    <w:rsid w:val="00541DD7"/>
    <w:rsid w:val="005424B4"/>
    <w:rsid w:val="00563096"/>
    <w:rsid w:val="005B1DDA"/>
    <w:rsid w:val="005D0155"/>
    <w:rsid w:val="005D5B10"/>
    <w:rsid w:val="00666091"/>
    <w:rsid w:val="00684FC7"/>
    <w:rsid w:val="006B0654"/>
    <w:rsid w:val="006B19C0"/>
    <w:rsid w:val="006E2DD4"/>
    <w:rsid w:val="007255CA"/>
    <w:rsid w:val="007463B6"/>
    <w:rsid w:val="00761523"/>
    <w:rsid w:val="007661B3"/>
    <w:rsid w:val="00783B30"/>
    <w:rsid w:val="007A7CA0"/>
    <w:rsid w:val="007C37C2"/>
    <w:rsid w:val="007D1375"/>
    <w:rsid w:val="007F6D18"/>
    <w:rsid w:val="007F77C3"/>
    <w:rsid w:val="00802B2D"/>
    <w:rsid w:val="00836A07"/>
    <w:rsid w:val="008462A6"/>
    <w:rsid w:val="00862BC4"/>
    <w:rsid w:val="008632B6"/>
    <w:rsid w:val="00894F1A"/>
    <w:rsid w:val="008D4C16"/>
    <w:rsid w:val="008D7D12"/>
    <w:rsid w:val="0090412F"/>
    <w:rsid w:val="009154BA"/>
    <w:rsid w:val="009257D2"/>
    <w:rsid w:val="00931272"/>
    <w:rsid w:val="009631D8"/>
    <w:rsid w:val="00963D10"/>
    <w:rsid w:val="009708B3"/>
    <w:rsid w:val="00980A8C"/>
    <w:rsid w:val="009B11D4"/>
    <w:rsid w:val="009F7D21"/>
    <w:rsid w:val="00A176CB"/>
    <w:rsid w:val="00A24801"/>
    <w:rsid w:val="00A426B3"/>
    <w:rsid w:val="00AF1E06"/>
    <w:rsid w:val="00B16981"/>
    <w:rsid w:val="00B32CBF"/>
    <w:rsid w:val="00B41A54"/>
    <w:rsid w:val="00B54670"/>
    <w:rsid w:val="00B723A4"/>
    <w:rsid w:val="00BC0E68"/>
    <w:rsid w:val="00BE3348"/>
    <w:rsid w:val="00BE7C17"/>
    <w:rsid w:val="00C0326F"/>
    <w:rsid w:val="00C10BC9"/>
    <w:rsid w:val="00C17DBF"/>
    <w:rsid w:val="00C57DBE"/>
    <w:rsid w:val="00C62BCB"/>
    <w:rsid w:val="00CB45BE"/>
    <w:rsid w:val="00CC2C88"/>
    <w:rsid w:val="00CD1B69"/>
    <w:rsid w:val="00CD1B79"/>
    <w:rsid w:val="00CE4A5E"/>
    <w:rsid w:val="00CF309E"/>
    <w:rsid w:val="00D2258E"/>
    <w:rsid w:val="00D24CC7"/>
    <w:rsid w:val="00D30964"/>
    <w:rsid w:val="00D313F9"/>
    <w:rsid w:val="00D40783"/>
    <w:rsid w:val="00D42F28"/>
    <w:rsid w:val="00D66A5D"/>
    <w:rsid w:val="00DC2E18"/>
    <w:rsid w:val="00DE256C"/>
    <w:rsid w:val="00DF18DE"/>
    <w:rsid w:val="00E07303"/>
    <w:rsid w:val="00E14005"/>
    <w:rsid w:val="00E2288D"/>
    <w:rsid w:val="00E74A93"/>
    <w:rsid w:val="00E752E2"/>
    <w:rsid w:val="00F077BF"/>
    <w:rsid w:val="00F128E2"/>
    <w:rsid w:val="00F50373"/>
    <w:rsid w:val="00F91A78"/>
    <w:rsid w:val="00FA2416"/>
    <w:rsid w:val="00FA7B05"/>
    <w:rsid w:val="00FD2B98"/>
    <w:rsid w:val="00FD587B"/>
    <w:rsid w:val="00FD5EDE"/>
    <w:rsid w:val="00FD69FB"/>
    <w:rsid w:val="00FE219D"/>
    <w:rsid w:val="00FE2ED7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5F9CC76-A80C-44C1-ADD7-1DB517067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CB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0A8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B0C7F-B9A3-4440-835E-215AD6FF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سنجش از دور گرایش جی آی اس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از:</vt:lpstr>
    </vt:vector>
  </TitlesOfParts>
  <Company>MRT Win2Farsi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از:</dc:title>
  <dc:subject/>
  <dc:creator>Dear User!</dc:creator>
  <cp:keywords/>
  <dc:description/>
  <cp:lastModifiedBy>7</cp:lastModifiedBy>
  <cp:revision>2</cp:revision>
  <cp:lastPrinted>2009-09-10T08:59:00Z</cp:lastPrinted>
  <dcterms:created xsi:type="dcterms:W3CDTF">2020-08-31T05:00:00Z</dcterms:created>
  <dcterms:modified xsi:type="dcterms:W3CDTF">2020-08-31T05:00:00Z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Group_">
    <vt:lpwstr>سنجش از دور و سامانه اطلاعات جغرافيايي</vt:lpwstr>
  </property>
  <property fmtid="{D5CDD505-2E9C-101B-9397-08002B2CF9AE}" pid="3" name="_Course_">
    <vt:lpwstr>کارشناسي ارشد</vt:lpwstr>
  </property>
  <property fmtid="{D5CDD505-2E9C-101B-9397-08002B2CF9AE}" pid="4" name="_Subject_">
    <vt:lpwstr>گرايش GIS</vt:lpwstr>
  </property>
  <property fmtid="{D5CDD505-2E9C-101B-9397-08002B2CF9AE}" pid="5" name="_Term_">
    <vt:lpwstr>1</vt:lpwstr>
  </property>
  <property fmtid="{D5CDD505-2E9C-101B-9397-08002B2CF9AE}" pid="6" name="_Semester_">
    <vt:lpwstr>اول</vt:lpwstr>
  </property>
  <property fmtid="{D5CDD505-2E9C-101B-9397-08002B2CF9AE}" pid="7" name="_SchoolYear_">
    <vt:lpwstr>00-99</vt:lpwstr>
  </property>
  <property fmtid="{D5CDD505-2E9C-101B-9397-08002B2CF9AE}" pid="8" name="_Session_">
    <vt:lpwstr>روزانه</vt:lpwstr>
  </property>
</Properties>
</file>